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20710">
        <w:rPr>
          <w:rFonts w:ascii="Arial" w:hAnsi="Arial" w:cs="Arial"/>
          <w:sz w:val="24"/>
          <w:szCs w:val="24"/>
        </w:rPr>
        <w:t xml:space="preserve"> </w:t>
      </w:r>
      <w:r w:rsidRPr="00A20710">
        <w:rPr>
          <w:rFonts w:ascii="Arial" w:hAnsi="Arial" w:cs="Arial"/>
          <w:b/>
          <w:bCs/>
          <w:color w:val="000000"/>
          <w:sz w:val="20"/>
          <w:szCs w:val="20"/>
        </w:rPr>
        <w:t xml:space="preserve">Operator de date cu caracter personal notificat sub numărul 5286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Anexa nr. 28 </w:t>
      </w: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A20710">
        <w:rPr>
          <w:rFonts w:ascii="Arial" w:hAnsi="Arial" w:cs="Arial"/>
          <w:b/>
          <w:bCs/>
          <w:color w:val="000000"/>
          <w:sz w:val="23"/>
          <w:szCs w:val="23"/>
        </w:rPr>
        <w:t xml:space="preserve">S-a cerut autentificarea prezentului înscris: </w:t>
      </w:r>
    </w:p>
    <w:p w:rsidR="00A20710" w:rsidRDefault="00A20710" w:rsidP="00A20710">
      <w:pPr>
        <w:pStyle w:val="Heading1"/>
        <w:rPr>
          <w:b/>
          <w:bCs/>
        </w:rPr>
      </w:pPr>
      <w:r w:rsidRPr="00A20710">
        <w:rPr>
          <w:b/>
          <w:bCs/>
        </w:rPr>
        <w:t xml:space="preserve">PROCURĂ SPECIALĂ de vânzare (imobile) </w:t>
      </w:r>
    </w:p>
    <w:p w:rsidR="009E3BFD" w:rsidRPr="009E3BFD" w:rsidRDefault="009E3BFD" w:rsidP="009E3BFD"/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Subsemnatul/a_________________________________________, născut/ă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la data de______________, în__________________________________________,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cu domiciliul în______________________________________________________,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identificat prin ______________________________________________________,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împuternicesc pe____________________________________________________,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născut/ă la data de_________________, în 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domiciliat/ă în _______________________________________________________,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identificat/ă prin _____________________________________________________,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având codul numeric personal__________________________________________,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ca în numele meu şi pentru mine să mă reprezinte cu puteri depline în vederea vânzării oricui va crede de cuviinţă şi la preţul cel mai avantajos mie, imobilul proprietatea mea din _________________________________________________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pe care îl deţin în baza________________________________________________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Pentru aceasta, mandatarul meu mă va reprezenta în faţa organelor administrative, judecătoreşti, a notarului public şi a particularilor în vederea semnării contractului în formă autentică de vânzare-cumpărare primind preţul înstrăinării bunului.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Totodată, mandatarul meu va face dovada proprietăţii mele, va obţine certificatul fiscal necesar vânzării, certificatul de sarcini, extrasul de carte funciară, reprezentându-mă în acest sens, va transcrie actul, va rectifica rolul fiscal de pe numele meu pe numele cumpărătorului.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Pentru realizarea acestui mandat, mandatarul va semna în numele meu şi pentru mine, oriunde va fi necesar, semnătura sa fiindu-mi opozabilă în limitele acestui mandat. </w:t>
      </w: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Prezentul mandat este (nu este) transmisibil şi valabil până la îndeplinirea sarcinilor din mandat sau până la revocarea expresă de către mandant. </w:t>
      </w: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Făcut astăzi __________________, la Ambasada/Consulatul General al României la______________________________________, în ____exemplare, din care_____exemplare s-au eliberat părţilor. </w:t>
      </w: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A20710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Sunt de acord cu prelucrarea datelor prezentate în conformitate cu Legea 677/2001. </w:t>
      </w: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20710">
        <w:rPr>
          <w:rFonts w:ascii="Arial" w:hAnsi="Arial" w:cs="Arial"/>
          <w:color w:val="000000"/>
          <w:sz w:val="23"/>
          <w:szCs w:val="23"/>
        </w:rPr>
        <w:t xml:space="preserve">Semnătura__________________ </w:t>
      </w: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A20710" w:rsidRPr="00A20710" w:rsidRDefault="00A20710" w:rsidP="00A20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448A3" w:rsidRPr="002448A3" w:rsidRDefault="00A20710" w:rsidP="00A20710">
      <w:r w:rsidRPr="00A20710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Urmează încheierea de autentificare, pe verso.</w:t>
      </w:r>
    </w:p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FA2" w:rsidRDefault="00C26FA2" w:rsidP="00021277">
      <w:pPr>
        <w:spacing w:after="0" w:line="240" w:lineRule="auto"/>
      </w:pPr>
      <w:r>
        <w:separator/>
      </w:r>
    </w:p>
  </w:endnote>
  <w:endnote w:type="continuationSeparator" w:id="0">
    <w:p w:rsidR="00C26FA2" w:rsidRDefault="00C26FA2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FA2" w:rsidRDefault="00C26FA2" w:rsidP="00021277">
      <w:pPr>
        <w:spacing w:after="0" w:line="240" w:lineRule="auto"/>
      </w:pPr>
      <w:r>
        <w:separator/>
      </w:r>
    </w:p>
  </w:footnote>
  <w:footnote w:type="continuationSeparator" w:id="0">
    <w:p w:rsidR="00C26FA2" w:rsidRDefault="00C26FA2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3BFD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348EA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E3BFD"/>
    <w:rsid w:val="009F7152"/>
    <w:rsid w:val="00A103EA"/>
    <w:rsid w:val="00A20710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26FA2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10"/>
  </w:style>
  <w:style w:type="paragraph" w:styleId="Heading1">
    <w:name w:val="heading 1"/>
    <w:basedOn w:val="Normal"/>
    <w:next w:val="Normal"/>
    <w:link w:val="Heading1Char"/>
    <w:uiPriority w:val="9"/>
    <w:qFormat/>
    <w:rsid w:val="00A2071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071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071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071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71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71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71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71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71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071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0710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2071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2071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71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71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71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710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71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customStyle="1" w:styleId="Default">
    <w:name w:val="Default"/>
    <w:rsid w:val="00A207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0710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2071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A207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71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20710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A20710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A20710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A2071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20710"/>
  </w:style>
  <w:style w:type="paragraph" w:styleId="ListParagraph">
    <w:name w:val="List Paragraph"/>
    <w:basedOn w:val="Normal"/>
    <w:uiPriority w:val="34"/>
    <w:qFormat/>
    <w:rsid w:val="00A2071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20710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20710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71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071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A20710"/>
    <w:rPr>
      <w:i/>
      <w:iCs/>
    </w:rPr>
  </w:style>
  <w:style w:type="character" w:styleId="IntenseEmphasis">
    <w:name w:val="Intense Emphasis"/>
    <w:uiPriority w:val="21"/>
    <w:qFormat/>
    <w:rsid w:val="00A20710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A2071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A2071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A20710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2071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2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2</cp:revision>
  <dcterms:created xsi:type="dcterms:W3CDTF">2013-02-07T16:25:00Z</dcterms:created>
  <dcterms:modified xsi:type="dcterms:W3CDTF">2013-02-07T16:27:00Z</dcterms:modified>
</cp:coreProperties>
</file>